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03D40" w:rsidRDefault="00A475D5" w:rsidP="0095305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403D4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403D40">
              <w:t xml:space="preserve"> </w:t>
            </w:r>
            <w:r w:rsidR="00953059" w:rsidRPr="00953059">
              <w:t>Breadboards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953059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r w:rsidRPr="0095305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Δοκιμαστική πλακέτα </w:t>
            </w:r>
            <w:bookmarkEnd w:id="0"/>
            <w:r w:rsidRPr="0095305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proofErr w:type="spellStart"/>
            <w:r w:rsidRPr="0095305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breadboard</w:t>
            </w:r>
            <w:proofErr w:type="spellEnd"/>
            <w:r w:rsidRPr="0095305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για πειραματική συνδεσμολογία κυκλωμάτων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403D40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03D40" w:rsidRDefault="00403D40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03D40"/>
    <w:rsid w:val="007735E4"/>
    <w:rsid w:val="00953059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73F9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B1028C6F</Template>
  <TotalTime>0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2025-12-10T09:42:00Z</dcterms:created>
  <dcterms:modified xsi:type="dcterms:W3CDTF">2025-12-10T09:42:00Z</dcterms:modified>
</cp:coreProperties>
</file>